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0A6" w:rsidRDefault="00B230A6" w:rsidP="00B230A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SPROTTE</w:t>
      </w:r>
      <w:r>
        <w:t xml:space="preserve">   </w:t>
      </w:r>
      <w:proofErr w:type="gramStart"/>
      <w:r>
        <w:t xml:space="preserve">   (</w:t>
      </w:r>
      <w:proofErr w:type="gramEnd"/>
      <w:r>
        <w:t>fl.1501)</w:t>
      </w:r>
    </w:p>
    <w:p w:rsidR="00B230A6" w:rsidRDefault="00B230A6" w:rsidP="00B230A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Romney, Kent.</w:t>
      </w:r>
    </w:p>
    <w:p w:rsidR="00B230A6" w:rsidRDefault="00B230A6" w:rsidP="00B230A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230A6" w:rsidRDefault="00B230A6" w:rsidP="00B230A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230A6" w:rsidRDefault="00B230A6" w:rsidP="00B230A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>
        <w:tab/>
        <w:t>He made his Will.   (Plomer p.445)</w:t>
      </w:r>
    </w:p>
    <w:p w:rsidR="00B230A6" w:rsidRDefault="00B230A6" w:rsidP="00B230A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230A6" w:rsidRDefault="00B230A6" w:rsidP="00B230A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230A6" w:rsidRPr="00C815C4" w:rsidRDefault="00B230A6" w:rsidP="00B230A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B230A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0A6" w:rsidRDefault="00B230A6" w:rsidP="00E71FC3">
      <w:pPr>
        <w:spacing w:after="0" w:line="240" w:lineRule="auto"/>
      </w:pPr>
      <w:r>
        <w:separator/>
      </w:r>
    </w:p>
  </w:endnote>
  <w:endnote w:type="continuationSeparator" w:id="0">
    <w:p w:rsidR="00B230A6" w:rsidRDefault="00B230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0A6" w:rsidRDefault="00B230A6" w:rsidP="00E71FC3">
      <w:pPr>
        <w:spacing w:after="0" w:line="240" w:lineRule="auto"/>
      </w:pPr>
      <w:r>
        <w:separator/>
      </w:r>
    </w:p>
  </w:footnote>
  <w:footnote w:type="continuationSeparator" w:id="0">
    <w:p w:rsidR="00B230A6" w:rsidRDefault="00B230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0A6"/>
    <w:rsid w:val="001A7C09"/>
    <w:rsid w:val="00577BD5"/>
    <w:rsid w:val="00656CBA"/>
    <w:rsid w:val="006A1F77"/>
    <w:rsid w:val="00733BE7"/>
    <w:rsid w:val="00AB52E8"/>
    <w:rsid w:val="00B16D3F"/>
    <w:rsid w:val="00B230A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17380A-3FAE-4941-AE92-56596BC87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2017-02-23T19:51:00Z</dcterms:created>
  <dcterms:modified xsi:type="dcterms:W3CDTF">2017-02-23T19:51:00Z</dcterms:modified>
</cp:coreProperties>
</file>